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B4FDC" w14:textId="3FDAF36E" w:rsidR="00986B17" w:rsidRPr="00AB2D71" w:rsidRDefault="00F50706" w:rsidP="00F50706">
      <w:pPr>
        <w:rPr>
          <w:lang w:val="de-DE"/>
        </w:rPr>
      </w:pPr>
      <w:bookmarkStart w:id="0" w:name="_Hlk8206271"/>
      <w:r w:rsidRPr="00AB2D71">
        <w:rPr>
          <w:lang w:val="de-DE"/>
        </w:rPr>
        <w:t xml:space="preserve">An die Abteilung 16 Bildungsverwaltung </w:t>
      </w:r>
    </w:p>
    <w:p w14:paraId="635AAC07" w14:textId="45137999" w:rsidR="00F50706" w:rsidRDefault="00F50706" w:rsidP="00F50706">
      <w:pPr>
        <w:rPr>
          <w:lang w:val="de-DE"/>
        </w:rPr>
      </w:pPr>
      <w:r w:rsidRPr="00AB2D71">
        <w:rPr>
          <w:lang w:val="de-DE"/>
        </w:rPr>
        <w:t>Amt für Kindergarten- und Schulverwaltung</w:t>
      </w:r>
    </w:p>
    <w:p w14:paraId="70D25E60" w14:textId="77777777" w:rsidR="00986B17" w:rsidRDefault="00986B17" w:rsidP="00F50706">
      <w:pPr>
        <w:rPr>
          <w:rFonts w:eastAsia="Arial" w:cs="Arial"/>
          <w:noProof w:val="0"/>
          <w:color w:val="0000FF"/>
          <w:u w:val="single"/>
          <w:lang w:val="de-DE" w:eastAsia="de-DE"/>
        </w:rPr>
      </w:pPr>
    </w:p>
    <w:p w14:paraId="522CF898" w14:textId="357F78B1" w:rsidR="00986B17" w:rsidRPr="003056BD" w:rsidRDefault="00ED7FEE" w:rsidP="00F50706">
      <w:pPr>
        <w:rPr>
          <w:rFonts w:eastAsia="Arial" w:cs="Arial"/>
          <w:noProof w:val="0"/>
          <w:color w:val="0000FF"/>
          <w:u w:val="single"/>
          <w:lang w:val="it-IT" w:eastAsia="de-DE"/>
        </w:rPr>
      </w:pPr>
      <w:r w:rsidRPr="003056BD">
        <w:rPr>
          <w:rFonts w:eastAsia="Arial"/>
          <w:color w:val="4472C4" w:themeColor="accent1"/>
          <w:lang w:val="it-IT"/>
        </w:rPr>
        <w:t xml:space="preserve">E-Mail: </w:t>
      </w:r>
      <w:hyperlink r:id="rId8" w:history="1">
        <w:r w:rsidRPr="003056BD">
          <w:rPr>
            <w:rStyle w:val="Hyperlink"/>
            <w:rFonts w:eastAsia="Arial"/>
            <w:color w:val="4472C4" w:themeColor="accent1"/>
            <w:lang w:val="it-IT"/>
          </w:rPr>
          <w:t>bildungsverwaltung@provinz.bz.it</w:t>
        </w:r>
      </w:hyperlink>
      <w:r w:rsidR="002521CB" w:rsidRPr="003056BD">
        <w:rPr>
          <w:rStyle w:val="Hyperlink"/>
          <w:rFonts w:eastAsia="Arial" w:cs="Arial"/>
          <w:noProof w:val="0"/>
          <w:color w:val="4472C4" w:themeColor="accent1"/>
          <w:u w:val="none"/>
          <w:lang w:val="it-IT" w:eastAsia="de-DE"/>
        </w:rPr>
        <w:t xml:space="preserve">  </w:t>
      </w:r>
      <w:bookmarkStart w:id="1" w:name="_GoBack"/>
      <w:bookmarkEnd w:id="1"/>
    </w:p>
    <w:p w14:paraId="01609E68" w14:textId="77777777" w:rsidR="00986B17" w:rsidRPr="003056BD" w:rsidRDefault="00986B17" w:rsidP="00F50706">
      <w:pPr>
        <w:rPr>
          <w:lang w:val="it-IT"/>
        </w:rPr>
      </w:pPr>
    </w:p>
    <w:p w14:paraId="555496BC" w14:textId="15EBFADF" w:rsidR="00986B17" w:rsidRDefault="00986B17" w:rsidP="00986B17">
      <w:pPr>
        <w:rPr>
          <w:b/>
          <w:lang w:val="de-DE"/>
        </w:rPr>
      </w:pPr>
      <w:r w:rsidRPr="00534C0A">
        <w:rPr>
          <w:b/>
          <w:u w:val="single"/>
          <w:lang w:val="de-DE"/>
        </w:rPr>
        <w:t>Einreichfrist</w:t>
      </w:r>
      <w:r>
        <w:rPr>
          <w:b/>
          <w:lang w:val="de-DE"/>
        </w:rPr>
        <w:t xml:space="preserve">: </w:t>
      </w:r>
      <w:r w:rsidRPr="00A04017">
        <w:rPr>
          <w:b/>
          <w:lang w:val="de-DE"/>
        </w:rPr>
        <w:t>1</w:t>
      </w:r>
      <w:r w:rsidR="00534C0A">
        <w:rPr>
          <w:b/>
          <w:lang w:val="de-DE"/>
        </w:rPr>
        <w:t>9</w:t>
      </w:r>
      <w:r w:rsidRPr="00A04017">
        <w:rPr>
          <w:b/>
          <w:lang w:val="de-DE"/>
        </w:rPr>
        <w:t xml:space="preserve">. </w:t>
      </w:r>
      <w:r w:rsidR="00D00192" w:rsidRPr="00A04017">
        <w:rPr>
          <w:b/>
          <w:lang w:val="de-DE"/>
        </w:rPr>
        <w:t>August</w:t>
      </w:r>
      <w:r w:rsidRPr="00A04017">
        <w:rPr>
          <w:b/>
          <w:lang w:val="de-DE"/>
        </w:rPr>
        <w:t xml:space="preserve"> 2019</w:t>
      </w:r>
    </w:p>
    <w:bookmarkEnd w:id="0"/>
    <w:p w14:paraId="4B3064F5" w14:textId="77777777" w:rsidR="009C3E32" w:rsidRDefault="009C3E32" w:rsidP="006109DE">
      <w:pPr>
        <w:jc w:val="center"/>
        <w:rPr>
          <w:b/>
          <w:lang w:val="de-DE"/>
        </w:rPr>
      </w:pPr>
    </w:p>
    <w:p w14:paraId="0A21C04B" w14:textId="77777777" w:rsidR="002372DD" w:rsidRDefault="002372DD" w:rsidP="00183E2C">
      <w:pPr>
        <w:jc w:val="center"/>
        <w:rPr>
          <w:b/>
          <w:lang w:val="de-DE"/>
        </w:rPr>
      </w:pPr>
    </w:p>
    <w:p w14:paraId="35A34CAD" w14:textId="7C921DF0" w:rsidR="006109DE" w:rsidRDefault="00183E2C" w:rsidP="00D00192">
      <w:pPr>
        <w:jc w:val="both"/>
        <w:rPr>
          <w:b/>
          <w:lang w:val="de-DE"/>
        </w:rPr>
      </w:pPr>
      <w:r>
        <w:rPr>
          <w:b/>
          <w:lang w:val="de-DE"/>
        </w:rPr>
        <w:t>Zuweisung</w:t>
      </w:r>
      <w:r w:rsidR="00874478">
        <w:rPr>
          <w:b/>
          <w:lang w:val="de-DE"/>
        </w:rPr>
        <w:t xml:space="preserve"> eines</w:t>
      </w:r>
      <w:r w:rsidR="00D00192">
        <w:rPr>
          <w:b/>
          <w:lang w:val="de-DE"/>
        </w:rPr>
        <w:t xml:space="preserve"> befristeten </w:t>
      </w:r>
      <w:r w:rsidR="00AD648B">
        <w:rPr>
          <w:b/>
          <w:lang w:val="de-DE"/>
        </w:rPr>
        <w:t>Arbeitsv</w:t>
      </w:r>
      <w:r>
        <w:rPr>
          <w:b/>
          <w:lang w:val="de-DE"/>
        </w:rPr>
        <w:t xml:space="preserve">ertrages im Rahmen </w:t>
      </w:r>
      <w:r w:rsidR="00D00192">
        <w:rPr>
          <w:b/>
          <w:lang w:val="de-DE"/>
        </w:rPr>
        <w:t>der</w:t>
      </w:r>
      <w:r w:rsidR="00D00192" w:rsidRPr="00D00192">
        <w:rPr>
          <w:b/>
          <w:lang w:val="de-DE"/>
        </w:rPr>
        <w:t xml:space="preserve"> Wettbewerbsklasse A023/bis - Sprachförderung in Deutsch in den deutschsprachigen Schulen und in den Schulen der ladinischen Ortschaften sowie in Deutsch als Zweitsprache an den italienischsprachigen Schulen für Schülerinnen und Schüler mit Migrationshintergrund</w:t>
      </w:r>
      <w:r w:rsidR="00D00192">
        <w:rPr>
          <w:b/>
          <w:lang w:val="de-DE"/>
        </w:rPr>
        <w:t xml:space="preserve"> - </w:t>
      </w:r>
      <w:r w:rsidR="002B1646">
        <w:rPr>
          <w:b/>
          <w:lang w:val="de-DE"/>
        </w:rPr>
        <w:t xml:space="preserve">im </w:t>
      </w:r>
      <w:r w:rsidR="005E0344">
        <w:rPr>
          <w:b/>
          <w:lang w:val="de-DE"/>
        </w:rPr>
        <w:t>Schuljahr 2019/</w:t>
      </w:r>
      <w:r w:rsidR="009C39DE">
        <w:rPr>
          <w:b/>
          <w:lang w:val="de-DE"/>
        </w:rPr>
        <w:t>20</w:t>
      </w:r>
      <w:r w:rsidR="005E0344">
        <w:rPr>
          <w:b/>
          <w:lang w:val="de-DE"/>
        </w:rPr>
        <w:t>20</w:t>
      </w:r>
    </w:p>
    <w:p w14:paraId="54C165AF" w14:textId="77777777" w:rsidR="006109DE" w:rsidRPr="002372DD" w:rsidRDefault="006109DE" w:rsidP="006109DE">
      <w:pPr>
        <w:jc w:val="center"/>
        <w:rPr>
          <w:b/>
          <w:sz w:val="24"/>
          <w:szCs w:val="24"/>
          <w:lang w:val="de-DE"/>
        </w:rPr>
      </w:pPr>
    </w:p>
    <w:p w14:paraId="2E0A3126" w14:textId="0DDACCB0" w:rsidR="00CA3C43" w:rsidRPr="002372DD" w:rsidRDefault="00E210EB" w:rsidP="00976643">
      <w:pPr>
        <w:jc w:val="center"/>
        <w:rPr>
          <w:b/>
          <w:sz w:val="24"/>
          <w:szCs w:val="24"/>
          <w:lang w:val="de-DE"/>
        </w:rPr>
      </w:pPr>
      <w:r w:rsidRPr="00AD648B">
        <w:rPr>
          <w:b/>
          <w:sz w:val="24"/>
          <w:szCs w:val="24"/>
          <w:lang w:val="de-DE"/>
        </w:rPr>
        <w:t>Sprachenzentren</w:t>
      </w:r>
    </w:p>
    <w:p w14:paraId="7FC476F1" w14:textId="77777777" w:rsidR="00BD5FAE" w:rsidRDefault="00BD5FAE" w:rsidP="006109DE">
      <w:pPr>
        <w:rPr>
          <w:lang w:val="de-DE"/>
        </w:rPr>
      </w:pPr>
    </w:p>
    <w:p w14:paraId="1F9ADC4E" w14:textId="77777777" w:rsidR="002372DD" w:rsidRDefault="002372DD" w:rsidP="009C5852">
      <w:pPr>
        <w:jc w:val="both"/>
        <w:rPr>
          <w:lang w:val="de-DE"/>
        </w:rPr>
      </w:pPr>
    </w:p>
    <w:p w14:paraId="580C5725" w14:textId="4BDAAFE6" w:rsidR="00B6738A" w:rsidRDefault="00266687" w:rsidP="009C5852">
      <w:pPr>
        <w:jc w:val="both"/>
        <w:rPr>
          <w:lang w:val="de-DE"/>
        </w:rPr>
      </w:pPr>
      <w:r>
        <w:rPr>
          <w:lang w:val="de-DE"/>
        </w:rPr>
        <w:t>Vor- und Zuname</w:t>
      </w:r>
      <w:r w:rsidR="00BD5FAE">
        <w:rPr>
          <w:lang w:val="de-DE"/>
        </w:rPr>
        <w:t xml:space="preserve">: </w:t>
      </w:r>
      <w:r>
        <w:rPr>
          <w:lang w:val="de-DE"/>
        </w:rPr>
        <w:t>…………………………………………</w:t>
      </w:r>
      <w:r w:rsidR="00BD5FAE">
        <w:rPr>
          <w:lang w:val="de-DE"/>
        </w:rPr>
        <w:t>……..</w:t>
      </w:r>
      <w:r w:rsidR="00BD5FAE">
        <w:rPr>
          <w:lang w:val="de-DE"/>
        </w:rPr>
        <w:tab/>
      </w:r>
      <w:r>
        <w:rPr>
          <w:lang w:val="de-DE"/>
        </w:rPr>
        <w:t>geboren am</w:t>
      </w:r>
      <w:r w:rsidR="00BD5FAE">
        <w:rPr>
          <w:lang w:val="de-DE"/>
        </w:rPr>
        <w:t>:</w:t>
      </w:r>
      <w:r>
        <w:rPr>
          <w:lang w:val="de-DE"/>
        </w:rPr>
        <w:t xml:space="preserve"> </w:t>
      </w:r>
      <w:r w:rsidR="00BD5FAE">
        <w:rPr>
          <w:lang w:val="de-DE"/>
        </w:rPr>
        <w:t>…………</w:t>
      </w:r>
      <w:r>
        <w:rPr>
          <w:lang w:val="de-DE"/>
        </w:rPr>
        <w:t>………………………</w:t>
      </w:r>
      <w:r w:rsidR="009C5852">
        <w:rPr>
          <w:lang w:val="de-DE"/>
        </w:rPr>
        <w:t>.</w:t>
      </w:r>
    </w:p>
    <w:p w14:paraId="6C780633" w14:textId="77777777" w:rsidR="00313B52" w:rsidRDefault="00313B52" w:rsidP="00B6738A">
      <w:pPr>
        <w:rPr>
          <w:lang w:val="de-DE"/>
        </w:rPr>
      </w:pPr>
    </w:p>
    <w:p w14:paraId="5392B19C" w14:textId="0638D42B" w:rsidR="00855F2B" w:rsidRDefault="00313B52" w:rsidP="00313B52">
      <w:pPr>
        <w:rPr>
          <w:lang w:val="de-DE"/>
        </w:rPr>
      </w:pPr>
      <w:r>
        <w:rPr>
          <w:lang w:val="de-DE"/>
        </w:rPr>
        <w:t>Wohnort:</w:t>
      </w:r>
      <w:r w:rsidR="00BD5FAE">
        <w:rPr>
          <w:lang w:val="de-DE"/>
        </w:rPr>
        <w:t xml:space="preserve"> </w:t>
      </w:r>
      <w:r>
        <w:rPr>
          <w:lang w:val="de-DE"/>
        </w:rPr>
        <w:t>…………………………………………………</w:t>
      </w:r>
      <w:r w:rsidR="00BD5FAE">
        <w:rPr>
          <w:lang w:val="de-DE"/>
        </w:rPr>
        <w:t>…………</w:t>
      </w:r>
      <w:r w:rsidR="00BD5FAE">
        <w:rPr>
          <w:lang w:val="de-DE"/>
        </w:rPr>
        <w:tab/>
      </w:r>
      <w:r w:rsidR="00855F2B">
        <w:rPr>
          <w:lang w:val="de-DE"/>
        </w:rPr>
        <w:t>Telefonnummer:</w:t>
      </w:r>
      <w:r w:rsidR="00BD5FAE">
        <w:rPr>
          <w:lang w:val="de-DE"/>
        </w:rPr>
        <w:t xml:space="preserve"> </w:t>
      </w:r>
      <w:r w:rsidR="00855F2B">
        <w:rPr>
          <w:lang w:val="de-DE"/>
        </w:rPr>
        <w:t>…………</w:t>
      </w:r>
      <w:r w:rsidR="00BD5FAE">
        <w:rPr>
          <w:lang w:val="de-DE"/>
        </w:rPr>
        <w:t>..</w:t>
      </w:r>
      <w:r w:rsidR="00855F2B">
        <w:rPr>
          <w:lang w:val="de-DE"/>
        </w:rPr>
        <w:t>…………………</w:t>
      </w:r>
    </w:p>
    <w:p w14:paraId="3DB49AD8" w14:textId="13025655" w:rsidR="00855F2B" w:rsidRDefault="00855F2B" w:rsidP="006109DE">
      <w:pPr>
        <w:rPr>
          <w:lang w:val="de-DE"/>
        </w:rPr>
      </w:pPr>
    </w:p>
    <w:p w14:paraId="5BB6C4FB" w14:textId="0C103E1B" w:rsidR="002372DD" w:rsidRDefault="00F81437" w:rsidP="006109DE">
      <w:pPr>
        <w:rPr>
          <w:lang w:val="de-DE"/>
        </w:rPr>
      </w:pPr>
      <w:r>
        <w:rPr>
          <w:lang w:val="de-DE"/>
        </w:rPr>
        <w:t>E-Mail Adresse …………………………………………………….</w:t>
      </w:r>
    </w:p>
    <w:p w14:paraId="54A51CE5" w14:textId="77777777" w:rsidR="00183E2C" w:rsidRDefault="00183E2C" w:rsidP="006109DE">
      <w:pPr>
        <w:rPr>
          <w:lang w:val="de-DE"/>
        </w:rPr>
      </w:pPr>
    </w:p>
    <w:p w14:paraId="5D526185" w14:textId="77777777" w:rsidR="00183E2C" w:rsidRDefault="00183E2C" w:rsidP="006109DE">
      <w:pPr>
        <w:rPr>
          <w:lang w:val="de-DE"/>
        </w:rPr>
      </w:pPr>
      <w:r>
        <w:rPr>
          <w:lang w:val="de-DE"/>
        </w:rPr>
        <w:t>Derzeitiges Dienstverhältnis:</w:t>
      </w:r>
    </w:p>
    <w:p w14:paraId="4B35B2D9" w14:textId="4D301F22" w:rsidR="00183E2C" w:rsidRDefault="00183E2C" w:rsidP="00183E2C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 w:rsidR="00B36C37">
        <w:rPr>
          <w:lang w:val="de-DE"/>
        </w:rPr>
        <w:t xml:space="preserve">unbefristetes </w:t>
      </w:r>
      <w:r>
        <w:rPr>
          <w:lang w:val="de-DE"/>
        </w:rPr>
        <w:t>Arbeitsverhältnis als Lehrperson der Schulen staatlicher Art</w:t>
      </w:r>
    </w:p>
    <w:p w14:paraId="661B0B24" w14:textId="7A67ED36" w:rsidR="00183E2C" w:rsidRDefault="00183E2C" w:rsidP="00183E2C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>
        <w:rPr>
          <w:lang w:val="de-DE"/>
        </w:rPr>
        <w:t>befristetes Arbeitsverhältnis als Lehrperson der Schulen staatlicher Art</w:t>
      </w:r>
    </w:p>
    <w:p w14:paraId="00043AA4" w14:textId="41D5FA9F" w:rsidR="00860095" w:rsidRDefault="00860095" w:rsidP="00183E2C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>
        <w:rPr>
          <w:lang w:val="de-DE"/>
        </w:rPr>
        <w:t>befristetes Arbeitsverhältnis am Sprachenzentrum …………………………………</w:t>
      </w:r>
      <w:r w:rsidR="00682163">
        <w:rPr>
          <w:lang w:val="de-DE"/>
        </w:rPr>
        <w:t>…..</w:t>
      </w:r>
      <w:r>
        <w:rPr>
          <w:lang w:val="de-DE"/>
        </w:rPr>
        <w:t xml:space="preserve"> der Provinz Bozen</w:t>
      </w:r>
    </w:p>
    <w:p w14:paraId="36875BE4" w14:textId="4A2726F4" w:rsidR="00183E2C" w:rsidRDefault="00183E2C" w:rsidP="00183E2C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>
        <w:rPr>
          <w:lang w:val="de-DE"/>
        </w:rPr>
        <w:t>anderes öffentliche</w:t>
      </w:r>
      <w:r w:rsidR="00B36C37">
        <w:rPr>
          <w:lang w:val="de-DE"/>
        </w:rPr>
        <w:t>s</w:t>
      </w:r>
      <w:r>
        <w:rPr>
          <w:lang w:val="de-DE"/>
        </w:rPr>
        <w:t xml:space="preserve"> Arbeitsverhältnis</w:t>
      </w:r>
      <w:r w:rsidR="00B36C37">
        <w:rPr>
          <w:lang w:val="de-DE"/>
        </w:rPr>
        <w:t xml:space="preserve">: </w:t>
      </w:r>
      <w:r w:rsidR="00BD5FAE">
        <w:rPr>
          <w:lang w:val="de-DE"/>
        </w:rPr>
        <w:t>…………………………………………………………………………..</w:t>
      </w:r>
    </w:p>
    <w:p w14:paraId="01DCFE51" w14:textId="5B0E430B" w:rsidR="00183E2C" w:rsidRDefault="00183E2C" w:rsidP="00183E2C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>
        <w:rPr>
          <w:lang w:val="de-DE"/>
        </w:rPr>
        <w:t>privates Arbeitsverhältnis oder anderes</w:t>
      </w:r>
      <w:r w:rsidR="0025303B">
        <w:rPr>
          <w:lang w:val="de-DE"/>
        </w:rPr>
        <w:t>:</w:t>
      </w:r>
      <w:r w:rsidR="00BD5FAE">
        <w:rPr>
          <w:lang w:val="de-DE"/>
        </w:rPr>
        <w:t xml:space="preserve"> ………………………………………………………………..............</w:t>
      </w:r>
    </w:p>
    <w:p w14:paraId="16151DA7" w14:textId="4176E12E" w:rsidR="00183E2C" w:rsidRDefault="00183E2C" w:rsidP="00183E2C">
      <w:pPr>
        <w:jc w:val="both"/>
        <w:rPr>
          <w:lang w:val="de-DE"/>
        </w:rPr>
      </w:pPr>
    </w:p>
    <w:p w14:paraId="08A98465" w14:textId="77777777" w:rsidR="00B047B2" w:rsidRDefault="00B047B2" w:rsidP="00183E2C">
      <w:pPr>
        <w:jc w:val="both"/>
        <w:rPr>
          <w:lang w:val="de-DE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000000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4"/>
      </w:tblGrid>
      <w:tr w:rsidR="00B047B2" w:rsidRPr="00B047B2" w14:paraId="38DA0899" w14:textId="77777777" w:rsidTr="001F3ED9">
        <w:trPr>
          <w:trHeight w:val="300"/>
        </w:trPr>
        <w:tc>
          <w:tcPr>
            <w:tcW w:w="9844" w:type="dxa"/>
            <w:shd w:val="pct12" w:color="000000" w:fill="FFFFFF"/>
            <w:noWrap/>
            <w:vAlign w:val="bottom"/>
          </w:tcPr>
          <w:p w14:paraId="594EA342" w14:textId="65BE9B38" w:rsidR="00B047B2" w:rsidRPr="00B047B2" w:rsidRDefault="00B047B2" w:rsidP="00BE2277">
            <w:pPr>
              <w:jc w:val="center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proofErr w:type="spellStart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Wahl</w:t>
            </w:r>
            <w:proofErr w:type="spellEnd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der Stelle</w:t>
            </w:r>
          </w:p>
        </w:tc>
      </w:tr>
    </w:tbl>
    <w:p w14:paraId="431F5A4D" w14:textId="77777777" w:rsidR="00183E2C" w:rsidRDefault="00183E2C" w:rsidP="006109DE">
      <w:pPr>
        <w:rPr>
          <w:lang w:val="de-DE"/>
        </w:rPr>
      </w:pPr>
    </w:p>
    <w:p w14:paraId="6155D2DD" w14:textId="51D0FE1B" w:rsidR="00183E2C" w:rsidRPr="00860095" w:rsidRDefault="00B047B2" w:rsidP="00860095">
      <w:pPr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 w:rsidR="00266687">
        <w:rPr>
          <w:lang w:val="de-DE"/>
        </w:rPr>
        <w:t xml:space="preserve">Ich beantrage </w:t>
      </w:r>
      <w:r w:rsidR="00183E2C">
        <w:rPr>
          <w:lang w:val="de-DE"/>
        </w:rPr>
        <w:t>die Zuweisung eines A</w:t>
      </w:r>
      <w:r w:rsidR="00F81437">
        <w:rPr>
          <w:lang w:val="de-DE"/>
        </w:rPr>
        <w:t>rbeits</w:t>
      </w:r>
      <w:r w:rsidR="00183E2C">
        <w:rPr>
          <w:lang w:val="de-DE"/>
        </w:rPr>
        <w:t xml:space="preserve">vertrages </w:t>
      </w:r>
      <w:r w:rsidR="00860095">
        <w:rPr>
          <w:lang w:val="de-DE"/>
        </w:rPr>
        <w:t xml:space="preserve">für das </w:t>
      </w:r>
      <w:r w:rsidR="00183E2C">
        <w:rPr>
          <w:lang w:val="de-DE"/>
        </w:rPr>
        <w:t>Schuljahr 2019/</w:t>
      </w:r>
      <w:r w:rsidR="00B36C37">
        <w:rPr>
          <w:lang w:val="de-DE"/>
        </w:rPr>
        <w:t>20</w:t>
      </w:r>
      <w:r w:rsidR="00183E2C">
        <w:rPr>
          <w:lang w:val="de-DE"/>
        </w:rPr>
        <w:t>2</w:t>
      </w:r>
      <w:r w:rsidR="00860095">
        <w:rPr>
          <w:lang w:val="de-DE"/>
        </w:rPr>
        <w:t>0 für eine der folgenden Stellen. Die Stelle</w:t>
      </w:r>
      <w:r w:rsidR="00585C1E">
        <w:rPr>
          <w:lang w:val="de-DE"/>
        </w:rPr>
        <w:t>n</w:t>
      </w:r>
      <w:r w:rsidR="00860095">
        <w:rPr>
          <w:lang w:val="de-DE"/>
        </w:rPr>
        <w:t xml:space="preserve"> können nur i</w:t>
      </w:r>
      <w:r w:rsidR="00585C1E">
        <w:rPr>
          <w:lang w:val="de-DE"/>
        </w:rPr>
        <w:t>n</w:t>
      </w:r>
      <w:r w:rsidR="00860095">
        <w:rPr>
          <w:lang w:val="de-DE"/>
        </w:rPr>
        <w:t xml:space="preserve"> der </w:t>
      </w:r>
      <w:r w:rsidR="00585C1E">
        <w:rPr>
          <w:lang w:val="de-DE"/>
        </w:rPr>
        <w:t xml:space="preserve">im </w:t>
      </w:r>
      <w:r w:rsidR="00860095">
        <w:rPr>
          <w:lang w:val="de-DE"/>
        </w:rPr>
        <w:t xml:space="preserve">Stellenverzeichnis angegebenen Form gewählt werden. </w:t>
      </w:r>
    </w:p>
    <w:p w14:paraId="34874319" w14:textId="77777777" w:rsidR="00B36C37" w:rsidRDefault="00B36C37" w:rsidP="00183E2C">
      <w:pPr>
        <w:rPr>
          <w:lang w:val="de-DE"/>
        </w:rPr>
      </w:pPr>
    </w:p>
    <w:p w14:paraId="4425F59E" w14:textId="7C4BF7D4" w:rsidR="00183E2C" w:rsidRDefault="00183E2C" w:rsidP="00183E2C">
      <w:pPr>
        <w:rPr>
          <w:lang w:val="de-DE"/>
        </w:rPr>
      </w:pPr>
      <w:r>
        <w:rPr>
          <w:lang w:val="de-DE"/>
        </w:rPr>
        <w:t>Reihenfolge de</w:t>
      </w:r>
      <w:r w:rsidR="00585C1E">
        <w:rPr>
          <w:lang w:val="de-DE"/>
        </w:rPr>
        <w:t>r</w:t>
      </w:r>
      <w:r>
        <w:rPr>
          <w:lang w:val="de-DE"/>
        </w:rPr>
        <w:t xml:space="preserve"> gewünschten </w:t>
      </w:r>
      <w:r w:rsidR="00860095" w:rsidRPr="00860095">
        <w:rPr>
          <w:lang w:val="de-DE"/>
        </w:rPr>
        <w:t>Stellen</w:t>
      </w:r>
      <w:r w:rsidR="00AB4C23">
        <w:rPr>
          <w:lang w:val="de-DE"/>
        </w:rPr>
        <w:t xml:space="preserve"> (siehe bei</w:t>
      </w:r>
      <w:r w:rsidR="00BD5FAE">
        <w:rPr>
          <w:lang w:val="de-DE"/>
        </w:rPr>
        <w:t>liegendes</w:t>
      </w:r>
      <w:r w:rsidR="00AB4C23">
        <w:rPr>
          <w:lang w:val="de-DE"/>
        </w:rPr>
        <w:t xml:space="preserve"> S</w:t>
      </w:r>
      <w:r w:rsidR="005E5DD8">
        <w:rPr>
          <w:lang w:val="de-DE"/>
        </w:rPr>
        <w:t>tellen</w:t>
      </w:r>
      <w:r w:rsidR="00AB4C23">
        <w:rPr>
          <w:lang w:val="de-DE"/>
        </w:rPr>
        <w:t>verzeichnis)</w:t>
      </w:r>
      <w:r w:rsidR="002B1646">
        <w:rPr>
          <w:lang w:val="de-DE"/>
        </w:rPr>
        <w:t>:</w:t>
      </w:r>
    </w:p>
    <w:p w14:paraId="2F4417FA" w14:textId="77777777" w:rsidR="00F81437" w:rsidRDefault="00F81437" w:rsidP="00183E2C">
      <w:pPr>
        <w:rPr>
          <w:lang w:val="de-DE"/>
        </w:rPr>
      </w:pPr>
    </w:p>
    <w:p w14:paraId="16930042" w14:textId="77777777" w:rsidR="00BD5FAE" w:rsidRPr="009D0A5F" w:rsidRDefault="00BD5FAE" w:rsidP="00183E2C">
      <w:pPr>
        <w:rPr>
          <w:sz w:val="8"/>
          <w:szCs w:val="8"/>
          <w:lang w:val="de-DE"/>
        </w:rPr>
      </w:pPr>
    </w:p>
    <w:tbl>
      <w:tblPr>
        <w:tblW w:w="984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2530"/>
        <w:gridCol w:w="4116"/>
        <w:gridCol w:w="1142"/>
        <w:gridCol w:w="1335"/>
      </w:tblGrid>
      <w:tr w:rsidR="001F3ED9" w:rsidRPr="00A86526" w14:paraId="6699A585" w14:textId="77777777" w:rsidTr="004C78FC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pct12" w:color="000000" w:fill="FFFFFF"/>
            <w:noWrap/>
            <w:vAlign w:val="center"/>
            <w:hideMark/>
          </w:tcPr>
          <w:p w14:paraId="0358A1B4" w14:textId="14567D9B" w:rsidR="001F3ED9" w:rsidRPr="00682163" w:rsidRDefault="001F3ED9" w:rsidP="001F3ED9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Progr</w:t>
            </w:r>
            <w:proofErr w:type="spellEnd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.</w:t>
            </w:r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br/>
              <w:t xml:space="preserve"> Nr.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pct12" w:color="000000" w:fill="FFFFFF"/>
            <w:noWrap/>
            <w:vAlign w:val="center"/>
            <w:hideMark/>
          </w:tcPr>
          <w:p w14:paraId="7A40164F" w14:textId="640132E2" w:rsidR="001F3ED9" w:rsidRPr="00682163" w:rsidRDefault="001F3ED9" w:rsidP="001F3ED9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Sprachenzentrum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pct12" w:color="000000" w:fill="FFFFFF"/>
            <w:noWrap/>
            <w:vAlign w:val="center"/>
            <w:hideMark/>
          </w:tcPr>
          <w:p w14:paraId="07A4BD14" w14:textId="244F511F" w:rsidR="001F3ED9" w:rsidRPr="00682163" w:rsidRDefault="001F3ED9" w:rsidP="001F3ED9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Schule</w:t>
            </w:r>
            <w:proofErr w:type="spellEnd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/Schulen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pct12" w:color="000000" w:fill="FFFFFF"/>
            <w:noWrap/>
            <w:vAlign w:val="center"/>
            <w:hideMark/>
          </w:tcPr>
          <w:p w14:paraId="55F65CCA" w14:textId="08C119FA" w:rsidR="001F3ED9" w:rsidRPr="00682163" w:rsidRDefault="001F3ED9" w:rsidP="001F3ED9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Wochenst</w:t>
            </w:r>
            <w:proofErr w:type="spellEnd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.</w:t>
            </w:r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br/>
              <w:t xml:space="preserve"> in 20.tel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pct12" w:color="000000" w:fill="FFFFFF"/>
            <w:noWrap/>
            <w:vAlign w:val="center"/>
            <w:hideMark/>
          </w:tcPr>
          <w:p w14:paraId="675297E2" w14:textId="02CA8D5E" w:rsidR="001F3ED9" w:rsidRPr="00682163" w:rsidRDefault="001F3ED9" w:rsidP="001F3ED9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persönl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ich</w:t>
            </w:r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e</w:t>
            </w:r>
            <w:proofErr w:type="spellEnd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 xml:space="preserve"> </w:t>
            </w:r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br/>
            </w:r>
            <w:proofErr w:type="spellStart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Prioritäten</w:t>
            </w:r>
            <w:proofErr w:type="spellEnd"/>
            <w:r w:rsidRPr="001F3ED9">
              <w:rPr>
                <w:rFonts w:cs="Arial"/>
                <w:noProof w:val="0"/>
                <w:color w:val="000000"/>
                <w:lang w:val="it-IT" w:eastAsia="it-IT"/>
              </w:rPr>
              <w:t>-liste (*)</w:t>
            </w:r>
          </w:p>
        </w:tc>
      </w:tr>
      <w:tr w:rsidR="007D2E72" w:rsidRPr="00A86526" w14:paraId="178837F6" w14:textId="77777777" w:rsidTr="00886167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6FD927" w14:textId="21FF9A46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0EA6DFA" w14:textId="14D80A82" w:rsidR="007D2E72" w:rsidRPr="00682163" w:rsidRDefault="00886167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Unterland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>Bassa</w:t>
            </w:r>
            <w:proofErr w:type="spellEnd"/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Atesina</w:t>
            </w:r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C8A1497" w14:textId="66325E61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GSD Neumarkt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844DFF7" w14:textId="355BA44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12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550CAFD" w14:textId="7B9C6A4F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385FDBDB" w14:textId="77777777" w:rsidTr="00886167">
        <w:trPr>
          <w:trHeight w:val="30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F16F6AA" w14:textId="03FA14BB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F01B651" w14:textId="079F576F" w:rsidR="007D2E72" w:rsidRPr="00682163" w:rsidRDefault="00886167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Unterland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>Bassa</w:t>
            </w:r>
            <w:proofErr w:type="spellEnd"/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Atesina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FBC241B" w14:textId="79820648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GSD Auer + SSP Tramin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FC2021E" w14:textId="0C37F7B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0D7F85D" w14:textId="628B0FCB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083D1D89" w14:textId="77777777" w:rsidTr="00886167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FD788FE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3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AAF740D" w14:textId="72399863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804199F" w14:textId="2697F01F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BZ Stadtzentrum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057CF1E" w14:textId="2DE3AD4E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3B16A05" w14:textId="127C4D39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30442D8D" w14:textId="77777777" w:rsidTr="00886167">
        <w:trPr>
          <w:trHeight w:val="30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BA2B8D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C9A8A38" w14:textId="6AC62F2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FB545F5" w14:textId="500B8B29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BZ Stadtzentrum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849AA03" w14:textId="65E6935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D0BFF0B" w14:textId="59AE41B9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208DA54F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2944AE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5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E0B0B43" w14:textId="57248B14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8BBE6C7" w14:textId="2FF85F99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BZ Gries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B91272C" w14:textId="6678488C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A98BCBF" w14:textId="2F840624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6BD0F963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50B8AD5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6DA03FD" w14:textId="18FEA861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4D7EF6F" w14:textId="7C8E42D6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Karneid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B0925BA" w14:textId="78A71562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8F93772" w14:textId="3CEC445E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0FB357CC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AFC372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8DD04D3" w14:textId="43F5EE61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20EDFD4" w14:textId="1F1EB303" w:rsidR="007D2E72" w:rsidRPr="00165695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SSP BZ Europa + Netzwerk 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FADA54C" w14:textId="04B917F9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3AB5A47" w14:textId="4BD96DC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24A1852B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E3BE647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AFE2257" w14:textId="26911EBD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278107D" w14:textId="1BD5A0B2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Netzwerk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31D5DAE" w14:textId="61AB1611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89FC6FB" w14:textId="7B7A856E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678EC817" w14:textId="77777777" w:rsidTr="00886167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7E915E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9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99BBFAF" w14:textId="69C13D7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7154BB4" w14:textId="467CE89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Netzwerk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7061BE5" w14:textId="145901B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069026C" w14:textId="35A27356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7A968F30" w14:textId="77777777" w:rsidTr="00886167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9F18E8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18B7477" w14:textId="5824547A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Bozen_Bolzano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DFFE08E" w14:textId="54F0949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Netzwerk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OS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C5693F0" w14:textId="4A455E8B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0760479" w14:textId="6248E3EB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1205E146" w14:textId="77777777" w:rsidTr="00886167">
        <w:trPr>
          <w:trHeight w:val="300"/>
        </w:trPr>
        <w:tc>
          <w:tcPr>
            <w:tcW w:w="721" w:type="dxa"/>
            <w:tcBorders>
              <w:top w:val="single" w:sz="8" w:space="0" w:color="000000"/>
              <w:left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0020B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11</w:t>
            </w:r>
          </w:p>
        </w:tc>
        <w:tc>
          <w:tcPr>
            <w:tcW w:w="2530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8F5000E" w14:textId="60923D22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Bolzano _Bozen</w:t>
            </w:r>
          </w:p>
        </w:tc>
        <w:tc>
          <w:tcPr>
            <w:tcW w:w="4116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A0FC345" w14:textId="654021B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IC Bolzano 3 + IC Bolzano 5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9C31206" w14:textId="685A0D38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B972F7F" w14:textId="61BA0FD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5103AC1D" w14:textId="77777777" w:rsidTr="00886167">
        <w:trPr>
          <w:trHeight w:val="300"/>
        </w:trPr>
        <w:tc>
          <w:tcPr>
            <w:tcW w:w="721" w:type="dxa"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9FEE8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lastRenderedPageBreak/>
              <w:t>12</w:t>
            </w: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08DADEB" w14:textId="2DFFC62A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Bolzano_Bozen</w:t>
            </w:r>
            <w:proofErr w:type="spellEnd"/>
          </w:p>
        </w:tc>
        <w:tc>
          <w:tcPr>
            <w:tcW w:w="4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655EF29" w14:textId="4861FA85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IC Bolzano 1 + IC Bolzano 4 + IC Bolzano 6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9C4A2C0" w14:textId="71D4A22C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7A49C0F" w14:textId="055E545E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11B33894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4EEA503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13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23D1AB7" w14:textId="3070014D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Bolzano_Bozen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D36A1EB" w14:textId="53EEAA1C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IC Bolzano 2 + IC Bolzano Europa 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3EE7A21" w14:textId="0600C46D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ED021F2" w14:textId="667C2B5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7D2E72" w14:paraId="40FB7579" w14:textId="77777777" w:rsidTr="007D2E72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8E3C6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14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2AF8BC4" w14:textId="73CDE21A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Bolzano_Bozen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391A3F6" w14:textId="6C7651C0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R</w:t>
            </w:r>
            <w:r w:rsidR="00886167">
              <w:rPr>
                <w:rFonts w:cs="Arial"/>
                <w:noProof w:val="0"/>
                <w:color w:val="000000"/>
                <w:lang w:val="it-IT" w:eastAsia="it-IT"/>
              </w:rPr>
              <w:t>ISAA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:</w:t>
            </w: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ITCAT f.lli "A. e P.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Delai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"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54BF254" w14:textId="561BF642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0D9C51D1" w14:textId="53C01084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</w:p>
        </w:tc>
      </w:tr>
      <w:tr w:rsidR="007D2E72" w:rsidRPr="00A86526" w14:paraId="0B2AAAA4" w14:textId="77777777" w:rsidTr="001F3ED9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D685CB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15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5D76044" w14:textId="58344B23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Brixen</w:t>
            </w:r>
            <w:r w:rsidR="00886167"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886167" w:rsidRPr="00682163">
              <w:rPr>
                <w:rFonts w:cs="Arial"/>
                <w:noProof w:val="0"/>
                <w:color w:val="000000"/>
                <w:lang w:val="it-IT" w:eastAsia="it-IT"/>
              </w:rPr>
              <w:t>Bressanone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294C7E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GSD Vahrn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C6A3EB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8B3987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04A55EE9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E10AB3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A646CEA" w14:textId="6E26A88E" w:rsidR="007D2E72" w:rsidRPr="00682163" w:rsidRDefault="00886167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Brixen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>Bressanone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9B31877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GSD Klausen II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BE3D57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43D73F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4229333F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736CE0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8A19DC" w14:textId="7F907DBB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Brixen</w:t>
            </w:r>
            <w:r w:rsidR="00886167" w:rsidRPr="00682163">
              <w:rPr>
                <w:rFonts w:cs="Arial"/>
                <w:noProof w:val="0"/>
                <w:color w:val="000000"/>
                <w:lang w:val="it-IT" w:eastAsia="it-IT"/>
              </w:rPr>
              <w:t>_Bressanone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0F05C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 xml:space="preserve">MS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Klausen+SSP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 xml:space="preserve"> Brixen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Milland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5DA30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16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44D196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70DB5C81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9FC3D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18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929D62B" w14:textId="3466B3B5" w:rsidR="007D2E72" w:rsidRPr="00682163" w:rsidRDefault="00886167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Brixen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>Bressanone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50A042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SPC Bressanone + LBS + SOWI J. Gasser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C4DAEB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18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34BA4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0ACC2179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A78C6D6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19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670D0E3" w14:textId="5B22BA30" w:rsidR="007D2E72" w:rsidRPr="00682163" w:rsidRDefault="00886167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Brixen</w:t>
            </w:r>
            <w:r>
              <w:rPr>
                <w:rFonts w:cs="Arial"/>
                <w:noProof w:val="0"/>
                <w:color w:val="000000"/>
                <w:lang w:val="it-IT" w:eastAsia="it-IT"/>
              </w:rPr>
              <w:t>_</w:t>
            </w:r>
            <w:r w:rsidR="007D2E72" w:rsidRPr="00682163">
              <w:rPr>
                <w:rFonts w:cs="Arial"/>
                <w:noProof w:val="0"/>
                <w:color w:val="000000"/>
                <w:lang w:val="it-IT" w:eastAsia="it-IT"/>
              </w:rPr>
              <w:t>Bressanone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0A89C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Sterzing I (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Gossensass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)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5568B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39E4BB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268BEF25" w14:textId="77777777" w:rsidTr="001F3ED9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42CDEF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20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871C866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Bruneck_Brunico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021CCC5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Netzwerk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OS/BBZ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B961A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1E342F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50245660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621EE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21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477FA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Bruneck_Brunico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DF9AC7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Netzwerk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 MS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5A604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2C076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11FE5F35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D1292EB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22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C9B066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Bruneck_Brunico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509C3F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 xml:space="preserve">SSP Olang/SSP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Toblach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986CAAB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19DB4A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4645548F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697260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23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F99FC95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Bruneck_Brunico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17BC28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Innichen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3E1E205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BA8D020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7CE1972E" w14:textId="77777777" w:rsidTr="001F3ED9">
        <w:trPr>
          <w:trHeight w:val="764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C9D26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24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98CAA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Meran_Merano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A4170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 xml:space="preserve">Netzwerk OS/BS mit Projekt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Dt+Ital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., LBS "Savoy", schulübergreifendes Projekt (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dt+it</w:t>
            </w:r>
            <w:proofErr w:type="spellEnd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)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3582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28D0DE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024B59FE" w14:textId="77777777" w:rsidTr="001F3ED9">
        <w:trPr>
          <w:trHeight w:val="7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1CB4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25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13219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Meran_Merano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3BBCE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SSP Meran Untermais, SSP Meran Obermais, Projekt "Übertritt KG-GS", Elternkurs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CBB3C2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17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BBBCEC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5E00EA20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FC817DA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26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47D0FA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Meran_Merano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028DBF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Meran Untermais, IC Merano I/II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A8A6D38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8CA773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13D00FE5" w14:textId="77777777" w:rsidTr="001F3ED9">
        <w:trPr>
          <w:trHeight w:val="300"/>
        </w:trPr>
        <w:tc>
          <w:tcPr>
            <w:tcW w:w="721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422B77F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27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2E6763B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Meran_Merano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E5268E8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SSP Meran Stadt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8F8451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ED3F0F7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7288405D" w14:textId="77777777" w:rsidTr="001F3ED9">
        <w:trPr>
          <w:trHeight w:val="300"/>
        </w:trPr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FE87B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28</w:t>
            </w:r>
          </w:p>
        </w:tc>
        <w:tc>
          <w:tcPr>
            <w:tcW w:w="2530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2A8D11E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proofErr w:type="spellStart"/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Schlanders_Silandro</w:t>
            </w:r>
            <w:proofErr w:type="spellEnd"/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16B45BD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de-DE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 xml:space="preserve">OSZ + LBS Schlanders + FS </w:t>
            </w:r>
            <w:proofErr w:type="spellStart"/>
            <w:r w:rsidRPr="00682163">
              <w:rPr>
                <w:rFonts w:cs="Arial"/>
                <w:noProof w:val="0"/>
                <w:color w:val="000000"/>
                <w:lang w:val="de-DE" w:eastAsia="it-IT"/>
              </w:rPr>
              <w:t>Kortsch</w:t>
            </w:r>
            <w:proofErr w:type="spellEnd"/>
          </w:p>
        </w:tc>
        <w:tc>
          <w:tcPr>
            <w:tcW w:w="1142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5F3554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10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8DD746" w14:textId="77777777" w:rsidR="007D2E72" w:rsidRPr="00682163" w:rsidRDefault="007D2E72" w:rsidP="007D2E72">
            <w:pPr>
              <w:jc w:val="center"/>
              <w:rPr>
                <w:rFonts w:cs="Arial"/>
                <w:noProof w:val="0"/>
                <w:color w:val="000000"/>
                <w:lang w:val="it-IT" w:eastAsia="it-IT"/>
              </w:rPr>
            </w:pPr>
            <w:r w:rsidRPr="00682163">
              <w:rPr>
                <w:rFonts w:cs="Arial"/>
                <w:noProof w:val="0"/>
                <w:color w:val="000000"/>
                <w:lang w:val="it-IT" w:eastAsia="it-IT"/>
              </w:rPr>
              <w:t> </w:t>
            </w:r>
          </w:p>
        </w:tc>
      </w:tr>
      <w:tr w:rsidR="007D2E72" w:rsidRPr="00A86526" w14:paraId="6127C152" w14:textId="77777777" w:rsidTr="001F3ED9">
        <w:trPr>
          <w:trHeight w:val="300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28DE" w14:textId="77777777" w:rsidR="007D2E72" w:rsidRPr="00A86526" w:rsidRDefault="007D2E72" w:rsidP="007D2E72">
            <w:pPr>
              <w:jc w:val="center"/>
              <w:rPr>
                <w:rFonts w:ascii="Calibri" w:hAnsi="Calibri"/>
                <w:noProof w:val="0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BADE" w14:textId="77777777" w:rsidR="007D2E72" w:rsidRPr="00A86526" w:rsidRDefault="007D2E72" w:rsidP="007D2E72">
            <w:pPr>
              <w:jc w:val="center"/>
              <w:rPr>
                <w:rFonts w:ascii="Times New Roman" w:hAnsi="Times New Roman"/>
                <w:noProof w:val="0"/>
                <w:lang w:val="it-IT" w:eastAsia="it-IT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3B7FC" w14:textId="77777777" w:rsidR="007D2E72" w:rsidRPr="00A86526" w:rsidRDefault="007D2E72" w:rsidP="007D2E72">
            <w:pPr>
              <w:jc w:val="center"/>
              <w:rPr>
                <w:rFonts w:ascii="Times New Roman" w:hAnsi="Times New Roman"/>
                <w:noProof w:val="0"/>
                <w:lang w:val="it-IT" w:eastAsia="it-IT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F027" w14:textId="77777777" w:rsidR="007D2E72" w:rsidRPr="00A86526" w:rsidRDefault="007D2E72" w:rsidP="007D2E72">
            <w:pPr>
              <w:jc w:val="center"/>
              <w:rPr>
                <w:rFonts w:ascii="Times New Roman" w:hAnsi="Times New Roman"/>
                <w:noProof w:val="0"/>
                <w:lang w:val="it-IT" w:eastAsia="it-IT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AC516" w14:textId="77777777" w:rsidR="007D2E72" w:rsidRPr="00A86526" w:rsidRDefault="007D2E72" w:rsidP="007D2E72">
            <w:pPr>
              <w:jc w:val="center"/>
              <w:rPr>
                <w:rFonts w:ascii="Times New Roman" w:hAnsi="Times New Roman"/>
                <w:noProof w:val="0"/>
                <w:lang w:val="it-IT" w:eastAsia="it-IT"/>
              </w:rPr>
            </w:pPr>
          </w:p>
        </w:tc>
      </w:tr>
      <w:tr w:rsidR="007D2E72" w:rsidRPr="003056BD" w14:paraId="506B43CE" w14:textId="77777777" w:rsidTr="001F3ED9">
        <w:trPr>
          <w:trHeight w:val="300"/>
        </w:trPr>
        <w:tc>
          <w:tcPr>
            <w:tcW w:w="9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48F2" w14:textId="6EB3C453" w:rsidR="007D2E72" w:rsidRPr="005A03CF" w:rsidRDefault="007D2E72" w:rsidP="007D2E72">
            <w:pPr>
              <w:jc w:val="both"/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</w:pPr>
            <w:r w:rsidRPr="005A03CF">
              <w:rPr>
                <w:b/>
                <w:lang w:val="de-DE"/>
              </w:rPr>
              <w:t xml:space="preserve">Die Stellen können von den Bewerberinnen und Bewerbern nicht miteinander </w:t>
            </w:r>
            <w:r>
              <w:rPr>
                <w:b/>
                <w:lang w:val="de-DE"/>
              </w:rPr>
              <w:t>kombiniert</w:t>
            </w:r>
            <w:r w:rsidRPr="005A03CF">
              <w:rPr>
                <w:b/>
                <w:lang w:val="de-DE"/>
              </w:rPr>
              <w:t xml:space="preserve"> werden</w:t>
            </w:r>
            <w:r>
              <w:rPr>
                <w:b/>
                <w:lang w:val="de-DE"/>
              </w:rPr>
              <w:t>, s</w:t>
            </w:r>
            <w:r w:rsidRPr="005A03CF">
              <w:rPr>
                <w:b/>
                <w:lang w:val="de-DE"/>
              </w:rPr>
              <w:t>ie sind aufgrund von organisatorischen und didaktischen Erfordernissen der Sprachenzentren gestaltet worden</w:t>
            </w:r>
            <w:r>
              <w:rPr>
                <w:b/>
                <w:lang w:val="de-DE"/>
              </w:rPr>
              <w:t>.</w:t>
            </w:r>
          </w:p>
        </w:tc>
      </w:tr>
      <w:tr w:rsidR="007D2E72" w:rsidRPr="003056BD" w14:paraId="49660D40" w14:textId="77777777" w:rsidTr="001F3ED9">
        <w:trPr>
          <w:trHeight w:val="300"/>
        </w:trPr>
        <w:tc>
          <w:tcPr>
            <w:tcW w:w="9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5ADB" w14:textId="6274C543" w:rsidR="007D2E72" w:rsidRPr="00B047B2" w:rsidRDefault="007D2E72" w:rsidP="007D2E72">
            <w:pPr>
              <w:jc w:val="both"/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</w:pPr>
            <w:r w:rsidRPr="00B047B2"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  <w:t>* nach Prioritäten nummerieren von 1 bis …</w:t>
            </w:r>
            <w:r w:rsidR="008C7A39"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  <w:t xml:space="preserve"> zu </w:t>
            </w:r>
            <w:r w:rsidRPr="00B047B2"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  <w:t xml:space="preserve">Ihrer Position </w:t>
            </w:r>
            <w:r w:rsidR="008C7A39"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  <w:t>auf</w:t>
            </w:r>
            <w:r w:rsidRPr="00B047B2">
              <w:rPr>
                <w:rFonts w:cs="Arial"/>
                <w:b/>
                <w:bCs/>
                <w:noProof w:val="0"/>
                <w:color w:val="000000"/>
                <w:lang w:val="de-DE" w:eastAsia="it-IT"/>
              </w:rPr>
              <w:t xml:space="preserve"> der Rangliste. Die Anzahl der Stellen auf der Prioritätenliste muss der Position auf der Rangliste entsprechen:</w:t>
            </w:r>
          </w:p>
          <w:p w14:paraId="3E151226" w14:textId="6A322DA8" w:rsidR="007D2E72" w:rsidRPr="00B047B2" w:rsidRDefault="007D2E72" w:rsidP="007D2E72">
            <w:pPr>
              <w:jc w:val="both"/>
              <w:rPr>
                <w:rFonts w:cs="Arial"/>
                <w:bCs/>
                <w:i/>
                <w:noProof w:val="0"/>
                <w:color w:val="000000"/>
                <w:lang w:val="de-DE" w:eastAsia="it-IT"/>
              </w:rPr>
            </w:pPr>
            <w:r w:rsidRPr="00B047B2">
              <w:rPr>
                <w:rFonts w:cs="Arial"/>
                <w:b/>
                <w:bCs/>
                <w:i/>
                <w:noProof w:val="0"/>
                <w:color w:val="000000"/>
                <w:lang w:val="de-DE" w:eastAsia="it-IT"/>
              </w:rPr>
              <w:t>z.B.</w:t>
            </w:r>
            <w:r w:rsidRPr="00B047B2">
              <w:rPr>
                <w:rFonts w:cs="Arial"/>
                <w:bCs/>
                <w:i/>
                <w:noProof w:val="0"/>
                <w:color w:val="000000"/>
                <w:lang w:val="de-DE" w:eastAsia="it-IT"/>
              </w:rPr>
              <w:t xml:space="preserve"> Person Nr. 10 auf der Rangliste gibt 10 Stellen auf der Prioritätenliste an.</w:t>
            </w:r>
          </w:p>
        </w:tc>
      </w:tr>
    </w:tbl>
    <w:p w14:paraId="310DBD2F" w14:textId="77D71508" w:rsidR="00B047B2" w:rsidRDefault="00B047B2" w:rsidP="00313B52">
      <w:pPr>
        <w:rPr>
          <w:lang w:val="de-DE"/>
        </w:rPr>
      </w:pPr>
    </w:p>
    <w:p w14:paraId="0DD99B1C" w14:textId="77777777" w:rsidR="00B047B2" w:rsidRDefault="00B047B2" w:rsidP="00313B52">
      <w:pPr>
        <w:rPr>
          <w:lang w:val="de-DE"/>
        </w:rPr>
      </w:pPr>
    </w:p>
    <w:p w14:paraId="6FC0BAC3" w14:textId="60E67765" w:rsidR="007F1C68" w:rsidRDefault="007F1C68" w:rsidP="00A86526">
      <w:pPr>
        <w:rPr>
          <w:lang w:val="de-DE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000000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4"/>
      </w:tblGrid>
      <w:tr w:rsidR="00B047B2" w:rsidRPr="00A86526" w14:paraId="4D3AEFFE" w14:textId="77777777" w:rsidTr="001F3ED9">
        <w:trPr>
          <w:trHeight w:val="300"/>
        </w:trPr>
        <w:tc>
          <w:tcPr>
            <w:tcW w:w="9844" w:type="dxa"/>
            <w:shd w:val="pct12" w:color="000000" w:fill="FFFFFF"/>
            <w:noWrap/>
            <w:vAlign w:val="bottom"/>
          </w:tcPr>
          <w:p w14:paraId="1C24DCE5" w14:textId="6DCF613D" w:rsidR="00B047B2" w:rsidRPr="00B047B2" w:rsidRDefault="00B047B2" w:rsidP="00B047B2">
            <w:pPr>
              <w:jc w:val="center"/>
              <w:rPr>
                <w:rFonts w:cs="Arial"/>
                <w:b/>
                <w:noProof w:val="0"/>
                <w:color w:val="000000"/>
                <w:lang w:val="it-IT" w:eastAsia="it-IT"/>
              </w:rPr>
            </w:pPr>
            <w:proofErr w:type="spellStart"/>
            <w:r w:rsidRPr="00B047B2">
              <w:rPr>
                <w:rFonts w:cs="Arial"/>
                <w:b/>
                <w:noProof w:val="0"/>
                <w:color w:val="000000"/>
                <w:lang w:val="it-IT" w:eastAsia="it-IT"/>
              </w:rPr>
              <w:t>Verzicht</w:t>
            </w:r>
            <w:proofErr w:type="spellEnd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</w:t>
            </w:r>
            <w:proofErr w:type="spellStart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auf</w:t>
            </w:r>
            <w:proofErr w:type="spellEnd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</w:t>
            </w:r>
            <w:proofErr w:type="spellStart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>eine</w:t>
            </w:r>
            <w:proofErr w:type="spellEnd"/>
            <w:r>
              <w:rPr>
                <w:rFonts w:cs="Arial"/>
                <w:b/>
                <w:noProof w:val="0"/>
                <w:color w:val="000000"/>
                <w:lang w:val="it-IT" w:eastAsia="it-IT"/>
              </w:rPr>
              <w:t xml:space="preserve"> Stelle</w:t>
            </w:r>
          </w:p>
        </w:tc>
      </w:tr>
    </w:tbl>
    <w:p w14:paraId="047F5462" w14:textId="28CFF0B5" w:rsidR="00B047B2" w:rsidRDefault="00B047B2" w:rsidP="00A86526">
      <w:pPr>
        <w:rPr>
          <w:lang w:val="de-DE"/>
        </w:rPr>
      </w:pPr>
    </w:p>
    <w:p w14:paraId="01ABDC1A" w14:textId="4966CDFB" w:rsidR="00B047B2" w:rsidRDefault="00B047B2" w:rsidP="00B047B2">
      <w:pPr>
        <w:jc w:val="both"/>
        <w:rPr>
          <w:lang w:val="de-DE"/>
        </w:rPr>
      </w:pPr>
      <w:r w:rsidRPr="00920BF3">
        <w:rPr>
          <w:rFonts w:cs="Arial"/>
          <w:sz w:val="32"/>
          <w:szCs w:val="32"/>
          <w:lang w:val="de-DE"/>
        </w:rPr>
        <w:t>□</w:t>
      </w:r>
      <w:r>
        <w:rPr>
          <w:rFonts w:cs="Arial"/>
          <w:sz w:val="32"/>
          <w:szCs w:val="32"/>
          <w:lang w:val="de-DE"/>
        </w:rPr>
        <w:t xml:space="preserve"> </w:t>
      </w:r>
      <w:r w:rsidRPr="00A86526">
        <w:rPr>
          <w:lang w:val="de-DE"/>
        </w:rPr>
        <w:t xml:space="preserve">Ich </w:t>
      </w:r>
      <w:r>
        <w:rPr>
          <w:lang w:val="de-DE"/>
        </w:rPr>
        <w:t xml:space="preserve">verzichte auf </w:t>
      </w:r>
      <w:r w:rsidR="007D2E72">
        <w:rPr>
          <w:lang w:val="de-DE"/>
        </w:rPr>
        <w:t>einen befristeten</w:t>
      </w:r>
      <w:r>
        <w:rPr>
          <w:lang w:val="de-DE"/>
        </w:rPr>
        <w:t xml:space="preserve"> Arbeitssvertrag </w:t>
      </w:r>
      <w:r w:rsidR="007D2E72">
        <w:rPr>
          <w:lang w:val="de-DE"/>
        </w:rPr>
        <w:t>in der Wettbewerbsklasse A023/bis im Schuljahr 2019/2020.</w:t>
      </w:r>
    </w:p>
    <w:p w14:paraId="4C52058D" w14:textId="77777777" w:rsidR="00B047B2" w:rsidRDefault="00B047B2" w:rsidP="00A86526">
      <w:pPr>
        <w:rPr>
          <w:lang w:val="de-DE"/>
        </w:rPr>
      </w:pPr>
    </w:p>
    <w:p w14:paraId="730320FE" w14:textId="77777777" w:rsidR="002372DD" w:rsidRDefault="002372DD" w:rsidP="006109DE">
      <w:pPr>
        <w:rPr>
          <w:lang w:val="de-DE"/>
        </w:rPr>
      </w:pPr>
    </w:p>
    <w:p w14:paraId="0CB88EBA" w14:textId="77777777" w:rsidR="002372DD" w:rsidRDefault="002372DD" w:rsidP="006109DE">
      <w:pPr>
        <w:rPr>
          <w:lang w:val="de-DE"/>
        </w:rPr>
      </w:pPr>
    </w:p>
    <w:p w14:paraId="095FEF44" w14:textId="5A15ADC7" w:rsidR="004F4F8F" w:rsidRDefault="00B36C37" w:rsidP="006109DE">
      <w:pPr>
        <w:rPr>
          <w:lang w:val="de-DE"/>
        </w:rPr>
      </w:pPr>
      <w:r>
        <w:rPr>
          <w:lang w:val="de-DE"/>
        </w:rPr>
        <w:t>Eventuelle Anmerkungen:</w:t>
      </w:r>
      <w:r w:rsidR="00BD5FAE">
        <w:rPr>
          <w:lang w:val="de-DE"/>
        </w:rPr>
        <w:t xml:space="preserve"> </w:t>
      </w:r>
      <w:r>
        <w:rPr>
          <w:lang w:val="de-DE"/>
        </w:rPr>
        <w:t>………………………………………………………………………………………………</w:t>
      </w:r>
    </w:p>
    <w:p w14:paraId="3E1153DD" w14:textId="77777777" w:rsidR="001E0F76" w:rsidRPr="009D0A5F" w:rsidRDefault="001E0F76" w:rsidP="006109DE">
      <w:pPr>
        <w:rPr>
          <w:sz w:val="10"/>
          <w:szCs w:val="10"/>
          <w:lang w:val="de-DE"/>
        </w:rPr>
      </w:pPr>
    </w:p>
    <w:p w14:paraId="4D292B7F" w14:textId="5C6C0C5A" w:rsidR="001E0F76" w:rsidRDefault="001E0F76" w:rsidP="006109DE">
      <w:pPr>
        <w:rPr>
          <w:lang w:val="de-DE"/>
        </w:rPr>
      </w:pPr>
      <w:r>
        <w:rPr>
          <w:lang w:val="de-DE"/>
        </w:rPr>
        <w:t>……………………………………………………………………………………………………………………………...</w:t>
      </w:r>
    </w:p>
    <w:p w14:paraId="406AA9EB" w14:textId="3D777544" w:rsidR="004F4F8F" w:rsidRDefault="004F4F8F" w:rsidP="004F4F8F">
      <w:pPr>
        <w:rPr>
          <w:lang w:val="de-DE"/>
        </w:rPr>
      </w:pPr>
    </w:p>
    <w:p w14:paraId="2ADA821A" w14:textId="77777777" w:rsidR="00A04017" w:rsidRDefault="00A04017" w:rsidP="004F4F8F">
      <w:pPr>
        <w:rPr>
          <w:lang w:val="de-DE"/>
        </w:rPr>
      </w:pPr>
    </w:p>
    <w:p w14:paraId="63B3024D" w14:textId="691EA31F" w:rsidR="00986B17" w:rsidRDefault="00976643" w:rsidP="004F4F8F">
      <w:pPr>
        <w:rPr>
          <w:lang w:val="de-DE"/>
        </w:rPr>
      </w:pPr>
      <w:r>
        <w:rPr>
          <w:lang w:val="de-DE"/>
        </w:rPr>
        <w:br/>
      </w:r>
      <w:r w:rsidR="004F4F8F">
        <w:rPr>
          <w:lang w:val="de-DE"/>
        </w:rPr>
        <w:t>Datum: ……………</w:t>
      </w:r>
      <w:r w:rsidR="001E0F76">
        <w:rPr>
          <w:lang w:val="de-DE"/>
        </w:rPr>
        <w:t>…</w:t>
      </w:r>
      <w:r w:rsidR="004F4F8F">
        <w:rPr>
          <w:lang w:val="de-DE"/>
        </w:rPr>
        <w:t>……</w:t>
      </w:r>
      <w:r w:rsidR="001E0F76">
        <w:rPr>
          <w:lang w:val="de-DE"/>
        </w:rPr>
        <w:t>……</w:t>
      </w:r>
      <w:r w:rsidR="00BD5FAE">
        <w:rPr>
          <w:lang w:val="de-DE"/>
        </w:rPr>
        <w:t>…</w:t>
      </w:r>
      <w:r w:rsidR="004F4F8F">
        <w:rPr>
          <w:lang w:val="de-DE"/>
        </w:rPr>
        <w:tab/>
      </w:r>
      <w:r w:rsidR="007D2E72">
        <w:rPr>
          <w:lang w:val="de-DE"/>
        </w:rPr>
        <w:t xml:space="preserve">handschriftliche </w:t>
      </w:r>
      <w:r w:rsidR="004F4F8F">
        <w:rPr>
          <w:lang w:val="de-DE"/>
        </w:rPr>
        <w:t>Unterschrift:</w:t>
      </w:r>
      <w:r w:rsidR="00BD5FAE">
        <w:rPr>
          <w:lang w:val="de-DE"/>
        </w:rPr>
        <w:t xml:space="preserve"> </w:t>
      </w:r>
      <w:r w:rsidR="002D6CD3">
        <w:rPr>
          <w:lang w:val="de-DE"/>
        </w:rPr>
        <w:t>……………………………………………</w:t>
      </w:r>
    </w:p>
    <w:p w14:paraId="6F942E2A" w14:textId="685AF2B1" w:rsidR="002D6CD3" w:rsidRDefault="002D6CD3" w:rsidP="002D6CD3">
      <w:pPr>
        <w:ind w:left="4962"/>
        <w:rPr>
          <w:lang w:val="de-DE"/>
        </w:rPr>
      </w:pPr>
    </w:p>
    <w:p w14:paraId="16C76AF6" w14:textId="77777777" w:rsidR="007D2E72" w:rsidRDefault="007D2E72" w:rsidP="004F4F8F">
      <w:pPr>
        <w:rPr>
          <w:lang w:val="de-DE"/>
        </w:rPr>
      </w:pPr>
    </w:p>
    <w:p w14:paraId="003F008C" w14:textId="0C04B861" w:rsidR="00986B17" w:rsidRDefault="00986B17" w:rsidP="004F4F8F">
      <w:pPr>
        <w:rPr>
          <w:lang w:val="de-DE"/>
        </w:rPr>
      </w:pPr>
    </w:p>
    <w:p w14:paraId="2C221996" w14:textId="333C6820" w:rsidR="00986B17" w:rsidRDefault="00986B17" w:rsidP="004F4F8F">
      <w:pPr>
        <w:rPr>
          <w:lang w:val="de-DE"/>
        </w:rPr>
      </w:pPr>
    </w:p>
    <w:p w14:paraId="2E922093" w14:textId="77777777" w:rsidR="002372DD" w:rsidRDefault="002372DD" w:rsidP="004F4F8F">
      <w:pPr>
        <w:rPr>
          <w:lang w:val="de-DE"/>
        </w:rPr>
      </w:pPr>
      <w:bookmarkStart w:id="2" w:name="_Hlk8206227"/>
    </w:p>
    <w:p w14:paraId="2F7359A6" w14:textId="1F482A79" w:rsidR="00986B17" w:rsidRPr="00A04017" w:rsidRDefault="00986B17" w:rsidP="004F4F8F">
      <w:pPr>
        <w:rPr>
          <w:b/>
          <w:lang w:val="de-DE"/>
        </w:rPr>
      </w:pPr>
      <w:r w:rsidRPr="00A04017">
        <w:rPr>
          <w:b/>
          <w:u w:val="single"/>
          <w:lang w:val="de-DE"/>
        </w:rPr>
        <w:t>Anlage</w:t>
      </w:r>
      <w:r w:rsidRPr="00A04017">
        <w:rPr>
          <w:b/>
          <w:lang w:val="de-DE"/>
        </w:rPr>
        <w:t xml:space="preserve">: Kopie Personalausweis </w:t>
      </w:r>
      <w:bookmarkEnd w:id="2"/>
    </w:p>
    <w:sectPr w:rsidR="00986B17" w:rsidRPr="00A04017" w:rsidSect="001F3ED9"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88C9E" w14:textId="77777777" w:rsidR="00292640" w:rsidRDefault="00292640" w:rsidP="00404BC5">
      <w:r>
        <w:separator/>
      </w:r>
    </w:p>
  </w:endnote>
  <w:endnote w:type="continuationSeparator" w:id="0">
    <w:p w14:paraId="6037F624" w14:textId="77777777" w:rsidR="00292640" w:rsidRDefault="00292640" w:rsidP="0040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A4532" w14:textId="185FC9E2" w:rsidR="004309AC" w:rsidRDefault="004309AC">
    <w:pPr>
      <w:pStyle w:val="Fuzeile"/>
      <w:jc w:val="center"/>
    </w:pPr>
  </w:p>
  <w:p w14:paraId="54FD4BEE" w14:textId="77777777" w:rsidR="004309AC" w:rsidRDefault="004309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17066" w14:textId="77777777" w:rsidR="00292640" w:rsidRDefault="00292640" w:rsidP="00404BC5">
      <w:r>
        <w:separator/>
      </w:r>
    </w:p>
  </w:footnote>
  <w:footnote w:type="continuationSeparator" w:id="0">
    <w:p w14:paraId="6479E623" w14:textId="77777777" w:rsidR="00292640" w:rsidRDefault="00292640" w:rsidP="00404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30994"/>
    <w:multiLevelType w:val="hybridMultilevel"/>
    <w:tmpl w:val="82FA2060"/>
    <w:lvl w:ilvl="0" w:tplc="508C5CD0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C1344F"/>
    <w:multiLevelType w:val="multilevel"/>
    <w:tmpl w:val="535E8E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88B1FC1"/>
    <w:multiLevelType w:val="multilevel"/>
    <w:tmpl w:val="535E8E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9DE"/>
    <w:rsid w:val="0004280F"/>
    <w:rsid w:val="000A4EFF"/>
    <w:rsid w:val="000C52B3"/>
    <w:rsid w:val="000D364A"/>
    <w:rsid w:val="000D3E63"/>
    <w:rsid w:val="000F34CA"/>
    <w:rsid w:val="00106D53"/>
    <w:rsid w:val="00113B87"/>
    <w:rsid w:val="00121A2A"/>
    <w:rsid w:val="0013182D"/>
    <w:rsid w:val="00145299"/>
    <w:rsid w:val="00165695"/>
    <w:rsid w:val="0017262F"/>
    <w:rsid w:val="00183E2C"/>
    <w:rsid w:val="001912CC"/>
    <w:rsid w:val="001B4684"/>
    <w:rsid w:val="001E0F76"/>
    <w:rsid w:val="001E2F40"/>
    <w:rsid w:val="001F3ED9"/>
    <w:rsid w:val="001F7593"/>
    <w:rsid w:val="002372DD"/>
    <w:rsid w:val="002521CB"/>
    <w:rsid w:val="0025303B"/>
    <w:rsid w:val="00265FE0"/>
    <w:rsid w:val="00266687"/>
    <w:rsid w:val="00292640"/>
    <w:rsid w:val="002A2E76"/>
    <w:rsid w:val="002B1646"/>
    <w:rsid w:val="002D6CD3"/>
    <w:rsid w:val="002E5BE7"/>
    <w:rsid w:val="00301CC8"/>
    <w:rsid w:val="003056BD"/>
    <w:rsid w:val="00313B52"/>
    <w:rsid w:val="00334F60"/>
    <w:rsid w:val="00384958"/>
    <w:rsid w:val="003A2BC3"/>
    <w:rsid w:val="003A44E1"/>
    <w:rsid w:val="003C6CF1"/>
    <w:rsid w:val="00404BC5"/>
    <w:rsid w:val="004140D2"/>
    <w:rsid w:val="004309AC"/>
    <w:rsid w:val="00434979"/>
    <w:rsid w:val="00446F0E"/>
    <w:rsid w:val="00460799"/>
    <w:rsid w:val="00465393"/>
    <w:rsid w:val="00467E0D"/>
    <w:rsid w:val="00487A76"/>
    <w:rsid w:val="004C78FC"/>
    <w:rsid w:val="004D2878"/>
    <w:rsid w:val="004F4F8F"/>
    <w:rsid w:val="004F5380"/>
    <w:rsid w:val="00532071"/>
    <w:rsid w:val="005347FC"/>
    <w:rsid w:val="00534C0A"/>
    <w:rsid w:val="0056453C"/>
    <w:rsid w:val="00580E39"/>
    <w:rsid w:val="00585C1E"/>
    <w:rsid w:val="00586C5C"/>
    <w:rsid w:val="005A03CF"/>
    <w:rsid w:val="005A0A4A"/>
    <w:rsid w:val="005E0344"/>
    <w:rsid w:val="005E29A5"/>
    <w:rsid w:val="005E5DD8"/>
    <w:rsid w:val="006109DE"/>
    <w:rsid w:val="006162C2"/>
    <w:rsid w:val="00642944"/>
    <w:rsid w:val="00647C5D"/>
    <w:rsid w:val="00652F68"/>
    <w:rsid w:val="006553FD"/>
    <w:rsid w:val="00663488"/>
    <w:rsid w:val="00682163"/>
    <w:rsid w:val="006A0AE8"/>
    <w:rsid w:val="006A0C4B"/>
    <w:rsid w:val="006A6AD8"/>
    <w:rsid w:val="006D464E"/>
    <w:rsid w:val="006D5AB7"/>
    <w:rsid w:val="00730C19"/>
    <w:rsid w:val="0074302D"/>
    <w:rsid w:val="007711D3"/>
    <w:rsid w:val="007A5B38"/>
    <w:rsid w:val="007B4AB3"/>
    <w:rsid w:val="007D2E72"/>
    <w:rsid w:val="007D6A9E"/>
    <w:rsid w:val="007F1C68"/>
    <w:rsid w:val="007F43CC"/>
    <w:rsid w:val="007F4722"/>
    <w:rsid w:val="007F7FCC"/>
    <w:rsid w:val="00801F24"/>
    <w:rsid w:val="00855F2B"/>
    <w:rsid w:val="00860095"/>
    <w:rsid w:val="00867575"/>
    <w:rsid w:val="00874478"/>
    <w:rsid w:val="00886167"/>
    <w:rsid w:val="00890E85"/>
    <w:rsid w:val="008B37EF"/>
    <w:rsid w:val="008B426C"/>
    <w:rsid w:val="008C1C64"/>
    <w:rsid w:val="008C7A39"/>
    <w:rsid w:val="008E26FE"/>
    <w:rsid w:val="0091298D"/>
    <w:rsid w:val="00920BF3"/>
    <w:rsid w:val="00941EB2"/>
    <w:rsid w:val="00976643"/>
    <w:rsid w:val="009812AE"/>
    <w:rsid w:val="00982252"/>
    <w:rsid w:val="009843CF"/>
    <w:rsid w:val="00986B17"/>
    <w:rsid w:val="009C39DE"/>
    <w:rsid w:val="009C3E32"/>
    <w:rsid w:val="009C5852"/>
    <w:rsid w:val="009D0A5F"/>
    <w:rsid w:val="009E34A1"/>
    <w:rsid w:val="00A04017"/>
    <w:rsid w:val="00A106F0"/>
    <w:rsid w:val="00A10E9D"/>
    <w:rsid w:val="00A15462"/>
    <w:rsid w:val="00A37961"/>
    <w:rsid w:val="00A5597B"/>
    <w:rsid w:val="00A73A48"/>
    <w:rsid w:val="00A86526"/>
    <w:rsid w:val="00AB0AA6"/>
    <w:rsid w:val="00AB2D71"/>
    <w:rsid w:val="00AB4C23"/>
    <w:rsid w:val="00AC56C7"/>
    <w:rsid w:val="00AD648B"/>
    <w:rsid w:val="00AE5828"/>
    <w:rsid w:val="00AE62D3"/>
    <w:rsid w:val="00B047B2"/>
    <w:rsid w:val="00B243A5"/>
    <w:rsid w:val="00B36C37"/>
    <w:rsid w:val="00B46783"/>
    <w:rsid w:val="00B6738A"/>
    <w:rsid w:val="00BA229E"/>
    <w:rsid w:val="00BB65E2"/>
    <w:rsid w:val="00BD5FAE"/>
    <w:rsid w:val="00BF1D3A"/>
    <w:rsid w:val="00C04CAC"/>
    <w:rsid w:val="00C05708"/>
    <w:rsid w:val="00C12055"/>
    <w:rsid w:val="00C16CD6"/>
    <w:rsid w:val="00C4522B"/>
    <w:rsid w:val="00C56C0E"/>
    <w:rsid w:val="00C67217"/>
    <w:rsid w:val="00C84252"/>
    <w:rsid w:val="00CA3C43"/>
    <w:rsid w:val="00CB1557"/>
    <w:rsid w:val="00CB1814"/>
    <w:rsid w:val="00CB5E12"/>
    <w:rsid w:val="00CC3519"/>
    <w:rsid w:val="00CD7F2E"/>
    <w:rsid w:val="00D00192"/>
    <w:rsid w:val="00D25500"/>
    <w:rsid w:val="00D53FF1"/>
    <w:rsid w:val="00D545A8"/>
    <w:rsid w:val="00DB154D"/>
    <w:rsid w:val="00DE331C"/>
    <w:rsid w:val="00DE3FC8"/>
    <w:rsid w:val="00DE7BBA"/>
    <w:rsid w:val="00E210EB"/>
    <w:rsid w:val="00E80C95"/>
    <w:rsid w:val="00E8364B"/>
    <w:rsid w:val="00EB20D2"/>
    <w:rsid w:val="00EC7260"/>
    <w:rsid w:val="00ED3188"/>
    <w:rsid w:val="00ED3E4E"/>
    <w:rsid w:val="00ED7FEE"/>
    <w:rsid w:val="00EF3607"/>
    <w:rsid w:val="00F447A7"/>
    <w:rsid w:val="00F50706"/>
    <w:rsid w:val="00F81437"/>
    <w:rsid w:val="00F82F03"/>
    <w:rsid w:val="00F96697"/>
    <w:rsid w:val="00FA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500459"/>
  <w15:chartTrackingRefBased/>
  <w15:docId w15:val="{56608207-EE89-4D07-AAF0-69F09D31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109DE"/>
    <w:rPr>
      <w:rFonts w:ascii="Arial" w:hAnsi="Arial"/>
      <w:noProof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109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109DE"/>
    <w:rPr>
      <w:rFonts w:ascii="Arial" w:hAnsi="Arial"/>
      <w:noProof/>
      <w:lang w:val="en-US" w:eastAsia="en-US"/>
    </w:rPr>
  </w:style>
  <w:style w:type="paragraph" w:customStyle="1" w:styleId="NameNachname">
    <w:name w:val="Name Nachname"/>
    <w:basedOn w:val="Standard"/>
    <w:rsid w:val="006109DE"/>
    <w:pPr>
      <w:spacing w:line="240" w:lineRule="exact"/>
      <w:jc w:val="right"/>
    </w:pPr>
    <w:rPr>
      <w:noProof w:val="0"/>
      <w:lang w:val="de-DE"/>
    </w:rPr>
  </w:style>
  <w:style w:type="table" w:styleId="Tabellenraster">
    <w:name w:val="Table Grid"/>
    <w:basedOn w:val="NormaleTabelle"/>
    <w:rsid w:val="00266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eilennummer">
    <w:name w:val="line number"/>
    <w:basedOn w:val="Absatz-Standardschriftart"/>
    <w:rsid w:val="00121A2A"/>
  </w:style>
  <w:style w:type="paragraph" w:styleId="Fuzeile">
    <w:name w:val="footer"/>
    <w:basedOn w:val="Standard"/>
    <w:link w:val="FuzeileZchn"/>
    <w:uiPriority w:val="99"/>
    <w:rsid w:val="00404BC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04BC5"/>
    <w:rPr>
      <w:rFonts w:ascii="Arial" w:hAnsi="Arial"/>
      <w:noProof/>
      <w:lang w:val="en-US"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404BC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04BC5"/>
    <w:rPr>
      <w:rFonts w:ascii="Segoe UI" w:hAnsi="Segoe UI" w:cs="Segoe UI"/>
      <w:noProof/>
      <w:sz w:val="18"/>
      <w:szCs w:val="18"/>
      <w:lang w:val="en-US" w:eastAsia="en-US"/>
    </w:rPr>
  </w:style>
  <w:style w:type="paragraph" w:customStyle="1" w:styleId="DeutscherText">
    <w:name w:val="Deutscher Text"/>
    <w:basedOn w:val="Standard"/>
    <w:rsid w:val="00D545A8"/>
    <w:pPr>
      <w:spacing w:line="240" w:lineRule="exact"/>
      <w:jc w:val="both"/>
    </w:pPr>
  </w:style>
  <w:style w:type="paragraph" w:styleId="Listenabsatz">
    <w:name w:val="List Paragraph"/>
    <w:basedOn w:val="Standard"/>
    <w:uiPriority w:val="34"/>
    <w:qFormat/>
    <w:rsid w:val="00EC7260"/>
    <w:pPr>
      <w:ind w:left="720"/>
      <w:contextualSpacing/>
    </w:pPr>
  </w:style>
  <w:style w:type="character" w:styleId="Hyperlink">
    <w:name w:val="Hyperlink"/>
    <w:uiPriority w:val="99"/>
    <w:unhideWhenUsed/>
    <w:rsid w:val="00DE331C"/>
    <w:rPr>
      <w:color w:val="0563C1"/>
      <w:u w:val="single"/>
    </w:rPr>
  </w:style>
  <w:style w:type="character" w:styleId="Kommentarzeichen">
    <w:name w:val="annotation reference"/>
    <w:basedOn w:val="Absatz-Standardschriftart"/>
    <w:rsid w:val="00B36C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36C37"/>
  </w:style>
  <w:style w:type="character" w:customStyle="1" w:styleId="KommentartextZchn">
    <w:name w:val="Kommentartext Zchn"/>
    <w:basedOn w:val="Absatz-Standardschriftart"/>
    <w:link w:val="Kommentartext"/>
    <w:rsid w:val="00B36C37"/>
    <w:rPr>
      <w:rFonts w:ascii="Arial" w:hAnsi="Arial"/>
      <w:noProof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36C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B36C37"/>
    <w:rPr>
      <w:rFonts w:ascii="Arial" w:hAnsi="Arial"/>
      <w:b/>
      <w:bCs/>
      <w:noProof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6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ldungsverwaltung@provinz.bz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D0AD-935C-4148-ABDF-7CE0A91C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7F099FFD.dotm</Template>
  <TotalTime>0</TotalTime>
  <Pages>2</Pages>
  <Words>474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Thalmann, Ulrike</dc:creator>
  <cp:keywords/>
  <dc:description/>
  <cp:lastModifiedBy>Pertinger, Joachim</cp:lastModifiedBy>
  <cp:revision>3</cp:revision>
  <cp:lastPrinted>2019-05-08T09:18:00Z</cp:lastPrinted>
  <dcterms:created xsi:type="dcterms:W3CDTF">2019-07-29T06:46:00Z</dcterms:created>
  <dcterms:modified xsi:type="dcterms:W3CDTF">2019-07-29T12:17:00Z</dcterms:modified>
</cp:coreProperties>
</file>